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04E408C0" w:rsidR="00736DA1" w:rsidRDefault="0069772A">
      <w:pPr>
        <w:pStyle w:val="MarginText"/>
        <w:jc w:val="center"/>
        <w:rPr>
          <w:rFonts w:ascii="Trebuchet MS" w:hAnsi="Trebuchet MS"/>
          <w:szCs w:val="22"/>
        </w:rPr>
      </w:pPr>
      <w:r>
        <w:rPr>
          <w:rFonts w:ascii="Trebuchet MS" w:hAnsi="Trebuchet MS"/>
          <w:szCs w:val="22"/>
        </w:rPr>
        <w:t>REDACTED</w:t>
      </w:r>
      <w:bookmarkStart w:id="23" w:name="_GoBack"/>
      <w:bookmarkEnd w:id="23"/>
    </w:p>
    <w:p w14:paraId="76050B73" w14:textId="77777777" w:rsidR="003C038D" w:rsidRDefault="003C038D">
      <w:pPr>
        <w:pStyle w:val="MarginText"/>
        <w:jc w:val="center"/>
        <w:rPr>
          <w:rFonts w:ascii="Trebuchet MS" w:hAnsi="Trebuchet MS"/>
          <w:szCs w:val="22"/>
        </w:rPr>
      </w:pPr>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FA541" w14:textId="77777777" w:rsidR="0069772A" w:rsidRDefault="0069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B4DF" w14:textId="77777777" w:rsidR="0069772A" w:rsidRDefault="00697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F7C9D" w14:textId="77777777" w:rsidR="0069772A" w:rsidRDefault="00697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523E" w14:textId="77777777" w:rsidR="0069772A" w:rsidRDefault="0069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65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4DE3"/>
    <w:rsid w:val="001318F7"/>
    <w:rsid w:val="001456EF"/>
    <w:rsid w:val="00172B9C"/>
    <w:rsid w:val="001C13EF"/>
    <w:rsid w:val="002042EF"/>
    <w:rsid w:val="00256AFF"/>
    <w:rsid w:val="002E1766"/>
    <w:rsid w:val="0031617B"/>
    <w:rsid w:val="00320E5B"/>
    <w:rsid w:val="00336946"/>
    <w:rsid w:val="00366ABD"/>
    <w:rsid w:val="003B0F11"/>
    <w:rsid w:val="003C038D"/>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6273C"/>
    <w:rsid w:val="0058554C"/>
    <w:rsid w:val="0062276F"/>
    <w:rsid w:val="00645A5A"/>
    <w:rsid w:val="00671A69"/>
    <w:rsid w:val="0069772A"/>
    <w:rsid w:val="006C0FCA"/>
    <w:rsid w:val="006E1A25"/>
    <w:rsid w:val="006E677B"/>
    <w:rsid w:val="00715884"/>
    <w:rsid w:val="00734C05"/>
    <w:rsid w:val="00736DA1"/>
    <w:rsid w:val="00780949"/>
    <w:rsid w:val="007B4B30"/>
    <w:rsid w:val="007F4C64"/>
    <w:rsid w:val="00804037"/>
    <w:rsid w:val="008321F5"/>
    <w:rsid w:val="008C6E9E"/>
    <w:rsid w:val="008D6851"/>
    <w:rsid w:val="008D6A13"/>
    <w:rsid w:val="008E5540"/>
    <w:rsid w:val="00903A7C"/>
    <w:rsid w:val="00907BA6"/>
    <w:rsid w:val="009428A5"/>
    <w:rsid w:val="009E7E01"/>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table" w:customStyle="1" w:styleId="TableGrid10">
    <w:name w:val="Table Grid1"/>
    <w:basedOn w:val="TableNormal"/>
    <w:next w:val="TableGrid"/>
    <w:rsid w:val="00320E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3.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17B2BB-6771-4F26-A5D9-786FBE39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22033</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2021-08-16T08:55:00Z</dcterms:created>
  <dcterms:modified xsi:type="dcterms:W3CDTF">2021-08-16T08:55:00Z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